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55" w:rsidRPr="001A7A74" w:rsidRDefault="00F82A55" w:rsidP="001A7A7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E0C98">
        <w:rPr>
          <w:rFonts w:ascii="Times New Roman" w:hAnsi="Times New Roman" w:cs="Times New Roman"/>
          <w:sz w:val="24"/>
          <w:szCs w:val="24"/>
          <w:u w:val="single"/>
        </w:rPr>
        <w:t>В А</w:t>
      </w:r>
      <w:r w:rsidRPr="00071C8F">
        <w:rPr>
          <w:rFonts w:ascii="Times New Roman" w:hAnsi="Times New Roman" w:cs="Times New Roman"/>
          <w:sz w:val="24"/>
          <w:szCs w:val="24"/>
          <w:u w:val="single"/>
        </w:rPr>
        <w:t xml:space="preserve">дминистрацию </w:t>
      </w:r>
      <w:r>
        <w:rPr>
          <w:rFonts w:ascii="Times New Roman" w:hAnsi="Times New Roman" w:cs="Times New Roman"/>
          <w:sz w:val="24"/>
          <w:szCs w:val="24"/>
          <w:u w:val="single"/>
        </w:rPr>
        <w:t>поселка Пристень</w:t>
      </w:r>
    </w:p>
    <w:p w:rsidR="00F82A55" w:rsidRPr="00AE0C98" w:rsidRDefault="00F82A55" w:rsidP="00AE0C98">
      <w:pPr>
        <w:pStyle w:val="ConsPlusNonformat"/>
        <w:jc w:val="right"/>
        <w:rPr>
          <w:sz w:val="16"/>
          <w:szCs w:val="16"/>
        </w:rPr>
      </w:pPr>
      <w:r w:rsidRPr="00AE0C98">
        <w:rPr>
          <w:rFonts w:ascii="Times New Roman" w:hAnsi="Times New Roman" w:cs="Times New Roman"/>
          <w:sz w:val="16"/>
          <w:szCs w:val="16"/>
        </w:rPr>
        <w:t>(наименование органа местного самоуправления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AE0C98">
        <w:rPr>
          <w:sz w:val="16"/>
          <w:szCs w:val="16"/>
        </w:rPr>
        <w:t>муниципального образования)</w:t>
      </w:r>
    </w:p>
    <w:p w:rsidR="00F82A55" w:rsidRPr="001A7A74" w:rsidRDefault="00F82A55" w:rsidP="001A7A74">
      <w:pPr>
        <w:spacing w:line="100" w:lineRule="atLeast"/>
        <w:jc w:val="right"/>
      </w:pPr>
      <w:r>
        <w:t>Петрова Ивана Владимировича</w:t>
      </w:r>
    </w:p>
    <w:p w:rsidR="00F82A55" w:rsidRPr="001A7A74" w:rsidRDefault="00F82A55" w:rsidP="001A7A74">
      <w:pPr>
        <w:pStyle w:val="ConsPlusNonformat"/>
        <w:ind w:firstLine="425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071C8F">
        <w:rPr>
          <w:rFonts w:ascii="Times New Roman" w:hAnsi="Times New Roman" w:cs="Times New Roman"/>
          <w:sz w:val="24"/>
          <w:szCs w:val="24"/>
          <w:u w:val="single"/>
        </w:rPr>
        <w:t xml:space="preserve">проживающего по адресу: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Курская область, п. Пристень </w:t>
      </w:r>
      <w:r w:rsidRPr="00071C8F">
        <w:rPr>
          <w:rFonts w:ascii="Times New Roman" w:hAnsi="Times New Roman" w:cs="Times New Roman"/>
          <w:sz w:val="24"/>
          <w:szCs w:val="24"/>
          <w:u w:val="single"/>
        </w:rPr>
        <w:t>, ул.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Красная, </w:t>
      </w:r>
      <w:r w:rsidRPr="00071C8F">
        <w:rPr>
          <w:rFonts w:ascii="Times New Roman" w:hAnsi="Times New Roman" w:cs="Times New Roman"/>
          <w:sz w:val="24"/>
          <w:szCs w:val="24"/>
          <w:u w:val="single"/>
        </w:rPr>
        <w:t xml:space="preserve"> д.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, кв.       </w:t>
      </w:r>
      <w:r w:rsidRPr="00071C8F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F82A55" w:rsidRPr="001A7A74" w:rsidRDefault="00F82A55" w:rsidP="001A7A74">
      <w:pPr>
        <w:widowControl w:val="0"/>
        <w:spacing w:line="100" w:lineRule="atLeast"/>
        <w:jc w:val="both"/>
      </w:pPr>
    </w:p>
    <w:p w:rsidR="00F82A55" w:rsidRPr="001A7A74" w:rsidRDefault="00F82A55" w:rsidP="001A7A74">
      <w:pPr>
        <w:widowControl w:val="0"/>
        <w:spacing w:line="100" w:lineRule="atLeast"/>
        <w:jc w:val="center"/>
      </w:pPr>
      <w:r w:rsidRPr="001A7A74">
        <w:t>ЗАЯВЛЕНИЕ</w:t>
      </w:r>
    </w:p>
    <w:p w:rsidR="00F82A55" w:rsidRPr="001A7A74" w:rsidRDefault="00F82A55" w:rsidP="001A7A74">
      <w:pPr>
        <w:widowControl w:val="0"/>
        <w:spacing w:line="100" w:lineRule="atLeast"/>
        <w:jc w:val="center"/>
      </w:pPr>
      <w:r w:rsidRPr="001A7A74">
        <w:t>о принятии на учет в качестве нуждающегося в жилом помещении</w:t>
      </w:r>
    </w:p>
    <w:p w:rsidR="00F82A55" w:rsidRPr="001A7A74" w:rsidRDefault="00F82A55" w:rsidP="001A7A74">
      <w:pPr>
        <w:widowControl w:val="0"/>
        <w:spacing w:line="100" w:lineRule="atLeast"/>
        <w:jc w:val="center"/>
      </w:pPr>
    </w:p>
    <w:p w:rsidR="00F82A55" w:rsidRPr="001A7A74" w:rsidRDefault="00F82A55" w:rsidP="001A7A74">
      <w:pPr>
        <w:widowControl w:val="0"/>
        <w:spacing w:line="100" w:lineRule="atLeast"/>
        <w:ind w:firstLine="540"/>
        <w:jc w:val="both"/>
      </w:pPr>
      <w:r w:rsidRPr="001A7A74">
        <w:t xml:space="preserve">В соответствии с ч. 3 ст. 52 Жилищного кодекса Российской Федерации прошу принять меня на учет в качестве нуждающегося в жилом помещении как </w:t>
      </w:r>
    </w:p>
    <w:p w:rsidR="00F82A55" w:rsidRPr="001A7A74" w:rsidRDefault="00F82A55" w:rsidP="001A7A74">
      <w:pPr>
        <w:widowControl w:val="0"/>
        <w:spacing w:line="100" w:lineRule="atLeast"/>
        <w:jc w:val="both"/>
      </w:pPr>
      <w:r w:rsidRPr="001A7A74">
        <w:t>___</w:t>
      </w:r>
      <w:r w:rsidRPr="00071C8F">
        <w:rPr>
          <w:u w:val="single"/>
        </w:rPr>
        <w:t>гражданина, признанного малоимущим_______________________________</w:t>
      </w:r>
    </w:p>
    <w:p w:rsidR="00F82A55" w:rsidRPr="001A7A74" w:rsidRDefault="00F82A55" w:rsidP="001A7A74">
      <w:pPr>
        <w:widowControl w:val="0"/>
        <w:spacing w:line="100" w:lineRule="atLeast"/>
        <w:jc w:val="center"/>
      </w:pPr>
      <w:r w:rsidRPr="001A7A74">
        <w:t>(указать категорию)</w:t>
      </w:r>
    </w:p>
    <w:p w:rsidR="00F82A55" w:rsidRPr="001A7A74" w:rsidRDefault="00F82A55" w:rsidP="001A7A74">
      <w:pPr>
        <w:widowControl w:val="0"/>
        <w:spacing w:line="100" w:lineRule="atLeast"/>
        <w:jc w:val="both"/>
      </w:pPr>
      <w:r w:rsidRPr="001A7A74">
        <w:t>Вместе со мной прошу принять на учет членов моей семьи:</w:t>
      </w: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   1. </w:t>
      </w:r>
      <w:r w:rsidRPr="00AE0C98">
        <w:rPr>
          <w:rFonts w:ascii="Times New Roman" w:hAnsi="Times New Roman" w:cs="Times New Roman"/>
          <w:sz w:val="24"/>
          <w:szCs w:val="24"/>
          <w:u w:val="single"/>
        </w:rPr>
        <w:t>супругу - Петрову Анну Васильевну</w:t>
      </w:r>
      <w:r w:rsidRPr="00071C8F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smartTag w:uri="urn:schemas-microsoft-com:office:smarttags" w:element="metricconverter">
        <w:smartTagPr>
          <w:attr w:name="ProductID" w:val="1983 г"/>
        </w:smartTagPr>
        <w:r w:rsidRPr="00071C8F">
          <w:rPr>
            <w:rFonts w:ascii="Times New Roman" w:hAnsi="Times New Roman" w:cs="Times New Roman"/>
            <w:sz w:val="24"/>
            <w:szCs w:val="24"/>
            <w:u w:val="single"/>
          </w:rPr>
          <w:t>19</w:t>
        </w:r>
        <w:r>
          <w:rPr>
            <w:rFonts w:ascii="Times New Roman" w:hAnsi="Times New Roman" w:cs="Times New Roman"/>
            <w:sz w:val="24"/>
            <w:szCs w:val="24"/>
            <w:u w:val="single"/>
          </w:rPr>
          <w:t>8</w:t>
        </w:r>
        <w:r w:rsidRPr="00071C8F">
          <w:rPr>
            <w:rFonts w:ascii="Times New Roman" w:hAnsi="Times New Roman" w:cs="Times New Roman"/>
            <w:sz w:val="24"/>
            <w:szCs w:val="24"/>
            <w:u w:val="single"/>
          </w:rPr>
          <w:t>3 г</w:t>
        </w:r>
      </w:smartTag>
      <w:r w:rsidRPr="00071C8F">
        <w:rPr>
          <w:rFonts w:ascii="Times New Roman" w:hAnsi="Times New Roman" w:cs="Times New Roman"/>
          <w:sz w:val="24"/>
          <w:szCs w:val="24"/>
          <w:u w:val="single"/>
        </w:rPr>
        <w:t>.р.</w:t>
      </w:r>
      <w:r w:rsidRPr="001A7A74">
        <w:rPr>
          <w:rFonts w:ascii="Times New Roman" w:hAnsi="Times New Roman" w:cs="Times New Roman"/>
          <w:sz w:val="24"/>
          <w:szCs w:val="24"/>
        </w:rPr>
        <w:t>______________________</w:t>
      </w: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             (указать степень родства, Ф.И.О., год рождения)</w:t>
      </w: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   2. </w:t>
      </w:r>
      <w:r w:rsidRPr="00AE0C98">
        <w:rPr>
          <w:rFonts w:ascii="Times New Roman" w:hAnsi="Times New Roman" w:cs="Times New Roman"/>
          <w:sz w:val="24"/>
          <w:szCs w:val="24"/>
          <w:u w:val="single"/>
        </w:rPr>
        <w:t xml:space="preserve">дочь - Петрову Ларису Ивановну, </w:t>
      </w:r>
      <w:smartTag w:uri="urn:schemas-microsoft-com:office:smarttags" w:element="metricconverter">
        <w:smartTagPr>
          <w:attr w:name="ProductID" w:val="2004 г"/>
        </w:smartTagPr>
        <w:r w:rsidRPr="00AE0C98">
          <w:rPr>
            <w:rFonts w:ascii="Times New Roman" w:hAnsi="Times New Roman" w:cs="Times New Roman"/>
            <w:sz w:val="24"/>
            <w:szCs w:val="24"/>
            <w:u w:val="single"/>
          </w:rPr>
          <w:t>2004 г</w:t>
        </w:r>
      </w:smartTag>
      <w:r w:rsidRPr="00AE0C98">
        <w:rPr>
          <w:rFonts w:ascii="Times New Roman" w:hAnsi="Times New Roman" w:cs="Times New Roman"/>
          <w:sz w:val="24"/>
          <w:szCs w:val="24"/>
          <w:u w:val="single"/>
        </w:rPr>
        <w:t>.р._________________________</w:t>
      </w: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             (указать степень родства, Ф.И.О., год рождения)</w:t>
      </w: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   3. </w:t>
      </w:r>
      <w:r w:rsidRPr="00AE0C98">
        <w:rPr>
          <w:rFonts w:ascii="Times New Roman" w:hAnsi="Times New Roman" w:cs="Times New Roman"/>
          <w:sz w:val="24"/>
          <w:szCs w:val="24"/>
          <w:u w:val="single"/>
        </w:rPr>
        <w:t xml:space="preserve">сына-Петрова Алексея Ивановича, </w:t>
      </w:r>
      <w:smartTag w:uri="urn:schemas-microsoft-com:office:smarttags" w:element="metricconverter">
        <w:smartTagPr>
          <w:attr w:name="ProductID" w:val="2006 г"/>
        </w:smartTagPr>
        <w:r w:rsidRPr="00AE0C98">
          <w:rPr>
            <w:rFonts w:ascii="Times New Roman" w:hAnsi="Times New Roman" w:cs="Times New Roman"/>
            <w:sz w:val="24"/>
            <w:szCs w:val="24"/>
            <w:u w:val="single"/>
          </w:rPr>
          <w:t>2006 г</w:t>
        </w:r>
      </w:smartTag>
      <w:r w:rsidRPr="00AE0C98">
        <w:rPr>
          <w:rFonts w:ascii="Times New Roman" w:hAnsi="Times New Roman" w:cs="Times New Roman"/>
          <w:sz w:val="24"/>
          <w:szCs w:val="24"/>
          <w:u w:val="single"/>
        </w:rPr>
        <w:t>.р</w:t>
      </w:r>
      <w:r>
        <w:rPr>
          <w:rFonts w:ascii="Times New Roman" w:hAnsi="Times New Roman" w:cs="Times New Roman"/>
          <w:sz w:val="24"/>
          <w:szCs w:val="24"/>
        </w:rPr>
        <w:t>._</w:t>
      </w:r>
      <w:r w:rsidRPr="001A7A74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            (указать степень родства, Ф.И.О., год рождения)</w:t>
      </w: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   4. ________________________________________________________________</w:t>
      </w: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             (указать степень родства, Ф.И.О., год рождения)</w:t>
      </w: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   5. ________________________________________________________________</w:t>
      </w: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             (указать степень родства, Ф.И.О., год рождения)</w:t>
      </w: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    Гражданско-правовых сделок с жилыми помещениями за последние 5 лет я и члены моей семьи не совершали / совершали (нужное подчеркнуть). Если совершали, то какие именно, перечислить:</w:t>
      </w: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F82A55" w:rsidRPr="001A7A74" w:rsidRDefault="00F82A55" w:rsidP="001A7A74">
      <w:pPr>
        <w:widowControl w:val="0"/>
        <w:spacing w:line="100" w:lineRule="atLeast"/>
        <w:ind w:firstLine="540"/>
        <w:jc w:val="both"/>
      </w:pPr>
      <w:r w:rsidRPr="001A7A74">
        <w:t>Я и члены моей семьи:</w:t>
      </w:r>
    </w:p>
    <w:p w:rsidR="00F82A55" w:rsidRPr="001A7A74" w:rsidRDefault="00F82A55" w:rsidP="001A7A74">
      <w:pPr>
        <w:widowControl w:val="0"/>
        <w:spacing w:line="100" w:lineRule="atLeast"/>
        <w:ind w:firstLine="540"/>
        <w:jc w:val="both"/>
      </w:pPr>
      <w:r w:rsidRPr="001A7A74">
        <w:t>- даем согласие на проверку указанных в заявлении сведений и на обработку  персональных  данных, на запрос необходимых для рассмотрения заявления документов;</w:t>
      </w:r>
    </w:p>
    <w:p w:rsidR="00F82A55" w:rsidRPr="001A7A74" w:rsidRDefault="00F82A55" w:rsidP="001A7A74">
      <w:pPr>
        <w:widowControl w:val="0"/>
        <w:spacing w:line="100" w:lineRule="atLeast"/>
        <w:ind w:firstLine="540"/>
        <w:jc w:val="both"/>
      </w:pPr>
      <w:r w:rsidRPr="001A7A74">
        <w:t>- предупреждены, что в случае принятия нас на учет мы будем обязаны при изменении указанных в заявлении сведений в месячный срок информировать о них в письменной форме жилищные органы по месту учета;</w:t>
      </w:r>
    </w:p>
    <w:p w:rsidR="00F82A55" w:rsidRPr="001A7A74" w:rsidRDefault="00F82A55" w:rsidP="001A7A74">
      <w:pPr>
        <w:widowControl w:val="0"/>
        <w:spacing w:line="100" w:lineRule="atLeast"/>
        <w:ind w:firstLine="540"/>
        <w:jc w:val="both"/>
      </w:pPr>
      <w:r w:rsidRPr="001A7A74">
        <w:t xml:space="preserve">- предупреждены, что в случае выявления сведений, не соответствующих указанным в заявлении, послуживших основанием для принятия на учет, мы будем сняты с учета в установленном законом порядке. </w:t>
      </w:r>
    </w:p>
    <w:p w:rsidR="00F82A55" w:rsidRPr="001A7A74" w:rsidRDefault="00F82A55" w:rsidP="001A7A74">
      <w:pPr>
        <w:widowControl w:val="0"/>
        <w:spacing w:line="100" w:lineRule="atLeast"/>
        <w:ind w:firstLine="540"/>
        <w:jc w:val="both"/>
      </w:pPr>
      <w:r w:rsidRPr="001A7A74">
        <w:t>Документы, необходимые для предоставления муниципальной услуги, подлежащие предоставлению заявителем, прилагаются.</w:t>
      </w:r>
    </w:p>
    <w:p w:rsidR="00F82A55" w:rsidRPr="001A7A74" w:rsidRDefault="00F82A55" w:rsidP="001A7A74">
      <w:pPr>
        <w:widowControl w:val="0"/>
        <w:spacing w:line="100" w:lineRule="atLeast"/>
        <w:ind w:firstLine="540"/>
        <w:jc w:val="both"/>
      </w:pPr>
      <w:bookmarkStart w:id="0" w:name="_GoBack"/>
      <w:bookmarkEnd w:id="0"/>
    </w:p>
    <w:p w:rsidR="00F82A55" w:rsidRPr="001A7A74" w:rsidRDefault="00F82A55" w:rsidP="001A7A74">
      <w:pPr>
        <w:widowControl w:val="0"/>
        <w:spacing w:line="100" w:lineRule="atLeast"/>
        <w:ind w:firstLine="540"/>
        <w:jc w:val="both"/>
      </w:pPr>
      <w:r w:rsidRPr="001A7A74">
        <w:t xml:space="preserve">Результат предоставление муниципальной услуги прошу </w:t>
      </w:r>
      <w:r w:rsidRPr="00AE0C98">
        <w:rPr>
          <w:u w:val="single"/>
        </w:rPr>
        <w:t>выдать</w:t>
      </w:r>
      <w:r w:rsidRPr="001A7A74">
        <w:t>/направить: _____</w:t>
      </w:r>
      <w:r w:rsidRPr="00071C8F">
        <w:rPr>
          <w:u w:val="single"/>
        </w:rPr>
        <w:t>лично</w:t>
      </w:r>
      <w:r w:rsidRPr="001A7A74">
        <w:t>___________________________________________________</w:t>
      </w:r>
      <w:r>
        <w:t>___________________</w:t>
      </w:r>
    </w:p>
    <w:p w:rsidR="00F82A55" w:rsidRPr="001A7A74" w:rsidRDefault="00F82A55" w:rsidP="001A7A74">
      <w:pPr>
        <w:widowControl w:val="0"/>
        <w:spacing w:line="100" w:lineRule="atLeast"/>
        <w:ind w:firstLine="540"/>
        <w:jc w:val="center"/>
      </w:pPr>
      <w:r w:rsidRPr="001A7A74">
        <w:t>(указать способ выдачи/направления)</w:t>
      </w:r>
    </w:p>
    <w:p w:rsidR="00F82A55" w:rsidRPr="001A7A74" w:rsidRDefault="00F82A55" w:rsidP="001A7A7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ab/>
      </w:r>
      <w:r w:rsidRPr="001A7A74">
        <w:rPr>
          <w:rFonts w:ascii="Times New Roman" w:hAnsi="Times New Roman" w:cs="Times New Roman"/>
          <w:sz w:val="24"/>
          <w:szCs w:val="24"/>
        </w:rPr>
        <w:tab/>
      </w:r>
      <w:r w:rsidRPr="001A7A74">
        <w:rPr>
          <w:rFonts w:ascii="Times New Roman" w:hAnsi="Times New Roman" w:cs="Times New Roman"/>
          <w:sz w:val="24"/>
          <w:szCs w:val="24"/>
        </w:rPr>
        <w:tab/>
      </w:r>
      <w:r w:rsidRPr="001A7A74">
        <w:rPr>
          <w:rFonts w:ascii="Times New Roman" w:hAnsi="Times New Roman" w:cs="Times New Roman"/>
          <w:sz w:val="24"/>
          <w:szCs w:val="24"/>
        </w:rPr>
        <w:tab/>
      </w:r>
      <w:r w:rsidRPr="001A7A74">
        <w:rPr>
          <w:rFonts w:ascii="Times New Roman" w:hAnsi="Times New Roman" w:cs="Times New Roman"/>
          <w:sz w:val="24"/>
          <w:szCs w:val="24"/>
        </w:rPr>
        <w:tab/>
      </w:r>
      <w:r w:rsidRPr="001A7A74">
        <w:rPr>
          <w:rFonts w:ascii="Times New Roman" w:hAnsi="Times New Roman" w:cs="Times New Roman"/>
          <w:sz w:val="24"/>
          <w:szCs w:val="24"/>
        </w:rPr>
        <w:tab/>
      </w:r>
      <w:r w:rsidRPr="001A7A74">
        <w:rPr>
          <w:rFonts w:ascii="Times New Roman" w:hAnsi="Times New Roman" w:cs="Times New Roman"/>
          <w:sz w:val="24"/>
          <w:szCs w:val="24"/>
        </w:rPr>
        <w:tab/>
      </w:r>
      <w:r w:rsidRPr="001A7A74">
        <w:rPr>
          <w:rFonts w:ascii="Times New Roman" w:hAnsi="Times New Roman" w:cs="Times New Roman"/>
          <w:sz w:val="24"/>
          <w:szCs w:val="24"/>
        </w:rPr>
        <w:tab/>
      </w:r>
    </w:p>
    <w:p w:rsidR="00F82A55" w:rsidRPr="001A7A74" w:rsidRDefault="00F82A55" w:rsidP="001A7A7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  «___»__________ _______ г.</w:t>
      </w: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   Заявитель                  ______________               _______________</w:t>
      </w: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(подпись)                                          (Ф.И.О.)</w:t>
      </w: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   Член семьи заявителя       ______________               _______________</w:t>
      </w:r>
    </w:p>
    <w:p w:rsidR="00F82A55" w:rsidRPr="001A7A74" w:rsidRDefault="00F82A55" w:rsidP="001A7A7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(подпись)                                       (Ф.И.О.)</w:t>
      </w: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   Член семьи заявителя       ______________               _______________</w:t>
      </w:r>
    </w:p>
    <w:p w:rsidR="00F82A55" w:rsidRPr="001A7A74" w:rsidRDefault="00F82A55" w:rsidP="001A7A7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(подпись)                                       (Ф.И.О.)</w:t>
      </w: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   Член семьи заявителя       ______________               _______________</w:t>
      </w:r>
    </w:p>
    <w:p w:rsidR="00F82A55" w:rsidRPr="001A7A74" w:rsidRDefault="00F82A55" w:rsidP="001A7A7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(подпись)                                       (Ф.И.О.)</w:t>
      </w: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>Расписку получил «__» ________________ 201_ г. _____________________________</w:t>
      </w: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(подпись заявителя)</w:t>
      </w: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2A55" w:rsidRPr="001A7A74" w:rsidRDefault="00F82A55" w:rsidP="001A7A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F82A55" w:rsidRPr="001A7A74" w:rsidRDefault="00F82A55" w:rsidP="001A7A74">
      <w:pPr>
        <w:pStyle w:val="ConsPlusNonformat"/>
        <w:rPr>
          <w:sz w:val="24"/>
          <w:szCs w:val="24"/>
        </w:rPr>
      </w:pPr>
      <w:r w:rsidRPr="001A7A74">
        <w:rPr>
          <w:rFonts w:ascii="Times New Roman" w:hAnsi="Times New Roman" w:cs="Times New Roman"/>
          <w:sz w:val="24"/>
          <w:szCs w:val="24"/>
        </w:rPr>
        <w:t xml:space="preserve"> (должность, Ф.И.О. должностного лица, принявшего заявление) (подпись)</w:t>
      </w:r>
    </w:p>
    <w:p w:rsidR="00F82A55" w:rsidRDefault="00F82A55" w:rsidP="001A7A74">
      <w:pPr>
        <w:pStyle w:val="NoSpacing"/>
        <w:ind w:left="4536"/>
      </w:pPr>
      <w:r>
        <w:tab/>
      </w:r>
    </w:p>
    <w:p w:rsidR="00F82A55" w:rsidRDefault="00F82A55"/>
    <w:sectPr w:rsidR="00F82A55" w:rsidSect="001A7A7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5978"/>
    <w:rsid w:val="00071C8F"/>
    <w:rsid w:val="00081B40"/>
    <w:rsid w:val="0017773B"/>
    <w:rsid w:val="001A7A74"/>
    <w:rsid w:val="00265978"/>
    <w:rsid w:val="00AD38D3"/>
    <w:rsid w:val="00AE0C98"/>
    <w:rsid w:val="00AF0258"/>
    <w:rsid w:val="00E53CBC"/>
    <w:rsid w:val="00F42F27"/>
    <w:rsid w:val="00F82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A7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A7A74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1A7A74"/>
    <w:pPr>
      <w:suppressAutoHyphens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a">
    <w:name w:val="Знак"/>
    <w:basedOn w:val="Normal"/>
    <w:uiPriority w:val="99"/>
    <w:rsid w:val="001A7A74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538</Words>
  <Characters>3073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2016-07-28T13:27:00Z</dcterms:created>
  <dcterms:modified xsi:type="dcterms:W3CDTF">2019-07-29T05:09:00Z</dcterms:modified>
</cp:coreProperties>
</file>